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:rsidTr="00B16178">
        <w:trPr>
          <w:trHeight w:val="1102"/>
        </w:trPr>
        <w:tc>
          <w:tcPr>
            <w:tcW w:w="1586" w:type="dxa"/>
          </w:tcPr>
          <w:p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:rsidR="009B0820" w:rsidRDefault="009B0820">
      <w:pPr>
        <w:rPr>
          <w:b/>
          <w:sz w:val="20"/>
        </w:rPr>
      </w:pPr>
    </w:p>
    <w:p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8402"/>
      </w:tblGrid>
      <w:tr w:rsidR="00710C65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:rsidR="00710C65" w:rsidRDefault="00AF3952">
            <w:r>
              <w:t>Rektörlük</w:t>
            </w:r>
          </w:p>
        </w:tc>
      </w:tr>
      <w:tr w:rsidR="004F71E9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:rsidR="004F71E9" w:rsidRDefault="004F71E9">
            <w:r>
              <w:t xml:space="preserve"> </w:t>
            </w:r>
          </w:p>
        </w:tc>
      </w:tr>
    </w:tbl>
    <w:p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15318F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437AB1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37AB1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67285A" w:rsidP="00385EEB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5A5" w:rsidRPr="000770A6" w:rsidRDefault="00CB2B1D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385E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6350" t="8890" r="10795" b="10160"/>
                      <wp:wrapNone/>
                      <wp:docPr id="17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1925B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P5xM3XfAAAABgEAAA8AAABkcnMvZG93&#10;bnJldi54bWxMjl1LwzAYhe8F/0N4BW/Glrra1dW+HSLIQBjObd5nTWzLmjc1ST/898YrvTycw3Oe&#10;fDPplg3KusYQwt0iAqaoNLKhCuF0fJk/AHNekBStIYXwrRxsiuurXGTSjPSuhoOvWICQywRC7X2X&#10;ce7KWmnhFqZTFLpPY7XwIdqKSyvGANctX0bRimvRUHioRaeea1VeDr1GmJ22xz697Lc7+xV/vL51&#10;YzLM9oi3N9PTIzCvJv83hl/9oA5FcDqbnqRjLUKyTsISIb0HFuo0joGdEZbRGniR8//6xQ8A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/nEzdd8AAAAG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 X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:rsidR="00A80DFE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6985" t="9525" r="10160" b="952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A68E3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:rsidR="00A80DFE" w:rsidRPr="000770A6" w:rsidRDefault="00091EE2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11430" t="5715" r="5715" b="1333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4CE41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5EEB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</w:t>
            </w:r>
            <w:r w:rsidR="00385EE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Evet  X</w:t>
            </w:r>
          </w:p>
          <w:p w:rsidR="00A80DFE" w:rsidRPr="000770A6" w:rsidRDefault="00A80DFE" w:rsidP="00385EE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Hayır</w:t>
            </w:r>
          </w:p>
        </w:tc>
      </w:tr>
    </w:tbl>
    <w:p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5"/>
        <w:gridCol w:w="10221"/>
        <w:gridCol w:w="256"/>
      </w:tblGrid>
      <w:tr w:rsidR="00752B06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2B06" w:rsidRDefault="00752B06"/>
        </w:tc>
      </w:tr>
      <w:tr w:rsidR="00385EEB" w:rsidTr="004C4853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9A7099" w:rsidP="0015318F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 w:rsidR="0015318F">
              <w:rPr>
                <w:rFonts w:ascii="Times New Roman" w:hAnsi="Times New Roman"/>
                <w:b/>
                <w:sz w:val="20"/>
              </w:rPr>
              <w:t>ATLISPORLAR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7677EC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15318F" w:rsidP="003A0B1F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>
              <w:rPr>
                <w:rFonts w:ascii="Times New Roman" w:hAnsi="Times New Roman"/>
                <w:b/>
                <w:sz w:val="20"/>
              </w:rPr>
              <w:t>ATLISPORLAR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Kısaltılmış Türkçe Ad</w:t>
            </w:r>
            <w:r>
              <w:t xml:space="preserve">  </w:t>
            </w:r>
            <w:r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2F4705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EEB" w:rsidRPr="00D33731" w:rsidRDefault="0015318F" w:rsidP="003A0B1F">
            <w:pPr>
              <w:rPr>
                <w:rFonts w:ascii="Times New Roman" w:hAnsi="Times New Roman"/>
                <w:sz w:val="20"/>
              </w:rPr>
            </w:pPr>
            <w:r w:rsidRPr="00B10D2B">
              <w:rPr>
                <w:rFonts w:ascii="Times New Roman" w:hAnsi="Times New Roman"/>
                <w:b/>
                <w:sz w:val="20"/>
              </w:rPr>
              <w:t xml:space="preserve">GELENEKSEL </w:t>
            </w:r>
            <w:r>
              <w:rPr>
                <w:rFonts w:ascii="Times New Roman" w:hAnsi="Times New Roman"/>
                <w:b/>
                <w:sz w:val="20"/>
              </w:rPr>
              <w:t>ATLISPORLAR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  </w:t>
            </w:r>
            <w:r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Pr="009A7099" w:rsidRDefault="0015318F" w:rsidP="00385EEB">
            <w:pPr>
              <w:rPr>
                <w:rFonts w:ascii="Times New Roman" w:hAnsi="Times New Roman"/>
                <w:sz w:val="20"/>
              </w:rPr>
            </w:pPr>
            <w:r w:rsidRPr="0015318F">
              <w:rPr>
                <w:rFonts w:ascii="Times New Roman" w:hAnsi="Times New Roman"/>
                <w:sz w:val="20"/>
              </w:rPr>
              <w:t>TRADITIONAL EQUESTRIAN SPORTS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385EEB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85EEB" w:rsidRDefault="00385EEB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85EEB" w:rsidRDefault="00385EEB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>
              <w:t xml:space="preserve"> </w:t>
            </w:r>
            <w:r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EEB" w:rsidRDefault="00385EEB"/>
        </w:tc>
      </w:tr>
      <w:tr w:rsidR="009A7099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Pr="009A7099" w:rsidRDefault="0015318F" w:rsidP="00EE4A58">
            <w:pPr>
              <w:rPr>
                <w:rFonts w:ascii="Times New Roman" w:hAnsi="Times New Roman"/>
                <w:sz w:val="20"/>
              </w:rPr>
            </w:pPr>
            <w:r w:rsidRPr="0015318F">
              <w:rPr>
                <w:rFonts w:ascii="Times New Roman" w:hAnsi="Times New Roman"/>
                <w:sz w:val="20"/>
              </w:rPr>
              <w:t>TRADITIONAL EQUESTRIAN SPORTS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Default="009A7099"/>
        </w:tc>
      </w:tr>
      <w:tr w:rsidR="009A7099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A7099" w:rsidRDefault="009A7099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099" w:rsidRDefault="009A7099"/>
        </w:tc>
      </w:tr>
    </w:tbl>
    <w:p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5"/>
        <w:gridCol w:w="8227"/>
      </w:tblGrid>
      <w:tr w:rsidR="00EB72EF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Pr="00CA17AA" w:rsidRDefault="00EB72EF" w:rsidP="00CA17AA"/>
        </w:tc>
      </w:tr>
      <w:tr w:rsidR="00EB72EF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2EF" w:rsidRDefault="00EB72EF"/>
        </w:tc>
      </w:tr>
    </w:tbl>
    <w:p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"/>
        <w:gridCol w:w="367"/>
        <w:gridCol w:w="1834"/>
        <w:gridCol w:w="367"/>
        <w:gridCol w:w="2385"/>
        <w:gridCol w:w="367"/>
        <w:gridCol w:w="2110"/>
        <w:gridCol w:w="367"/>
        <w:gridCol w:w="2661"/>
      </w:tblGrid>
      <w:tr w:rsidR="00752B06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06" w:rsidRDefault="00CB2B1D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3"/>
        <w:gridCol w:w="3118"/>
        <w:gridCol w:w="1284"/>
        <w:gridCol w:w="1195"/>
        <w:gridCol w:w="3942"/>
      </w:tblGrid>
      <w:tr w:rsidR="00CA31A1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AB0" w:rsidRDefault="00504AB0" w:rsidP="00CF241C">
            <w:r>
              <w:rPr>
                <w:sz w:val="1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04AB0" w:rsidRDefault="00504AB0" w:rsidP="00CF241C"/>
        </w:tc>
      </w:tr>
    </w:tbl>
    <w:p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634"/>
        <w:gridCol w:w="423"/>
        <w:gridCol w:w="106"/>
        <w:gridCol w:w="634"/>
        <w:gridCol w:w="423"/>
        <w:gridCol w:w="1797"/>
        <w:gridCol w:w="1027"/>
        <w:gridCol w:w="240"/>
        <w:gridCol w:w="317"/>
        <w:gridCol w:w="423"/>
        <w:gridCol w:w="12"/>
        <w:gridCol w:w="1151"/>
        <w:gridCol w:w="423"/>
        <w:gridCol w:w="638"/>
        <w:gridCol w:w="582"/>
      </w:tblGrid>
      <w:tr w:rsidR="00130F7E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273C68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385EEB" w:rsidP="00CF241C">
            <w:pPr>
              <w:jc w:val="center"/>
            </w:pPr>
            <w:r>
              <w:t>25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DF061B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30F7E" w:rsidRDefault="00D439B4" w:rsidP="00CF241C">
            <w:r>
              <w:t>BAHAR</w:t>
            </w:r>
          </w:p>
        </w:tc>
      </w:tr>
      <w:tr w:rsidR="00130F7E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F7E" w:rsidRDefault="00130F7E" w:rsidP="00CF241C"/>
        </w:tc>
      </w:tr>
      <w:tr w:rsidR="00130F7E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:rsidR="00130F7E" w:rsidRDefault="00CB2B1D" w:rsidP="00CF241C">
            <w:r>
              <w:t>20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:rsidR="00130F7E" w:rsidRDefault="00CB2B1D" w:rsidP="00CF241C">
            <w:r>
              <w:t>20</w:t>
            </w:r>
          </w:p>
        </w:tc>
      </w:tr>
    </w:tbl>
    <w:p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E66988" w:rsidRDefault="00E66988"/>
    <w:p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:rsidTr="007310C3">
        <w:trPr>
          <w:cantSplit/>
          <w:trHeight w:val="251"/>
        </w:trPr>
        <w:tc>
          <w:tcPr>
            <w:tcW w:w="10530" w:type="dxa"/>
          </w:tcPr>
          <w:p w:rsidR="00752B06" w:rsidRDefault="00CB2B1D" w:rsidP="00312564">
            <w:pPr>
              <w:jc w:val="both"/>
            </w:pPr>
            <w:r>
              <w:rPr>
                <w:rFonts w:ascii="Times New Roman" w:hAnsi="Times New Roman"/>
                <w:sz w:val="20"/>
              </w:rPr>
              <w:t>Y</w:t>
            </w:r>
            <w:r w:rsidRPr="00B10D2B">
              <w:rPr>
                <w:rFonts w:ascii="Times New Roman" w:hAnsi="Times New Roman"/>
                <w:sz w:val="20"/>
              </w:rPr>
              <w:t>üzyıllar boyunca deneyimlerle kazanılan ve kuşaktan kuşağa aktarılarak insanların ortak belleğinde yer eden geleneksel spor</w:t>
            </w:r>
            <w:r>
              <w:rPr>
                <w:rFonts w:ascii="Times New Roman" w:hAnsi="Times New Roman"/>
                <w:sz w:val="20"/>
              </w:rPr>
              <w:t>lar</w:t>
            </w:r>
            <w:r w:rsidRPr="00B10D2B">
              <w:rPr>
                <w:rFonts w:ascii="Times New Roman" w:hAnsi="Times New Roman"/>
                <w:sz w:val="20"/>
              </w:rPr>
              <w:t xml:space="preserve"> kültürümüzü, sportif ve kültürel olarak </w:t>
            </w:r>
            <w:r>
              <w:rPr>
                <w:rFonts w:ascii="Times New Roman" w:hAnsi="Times New Roman"/>
                <w:sz w:val="20"/>
              </w:rPr>
              <w:t>yeni nesile aktarımını sağlamak</w:t>
            </w:r>
            <w:r w:rsidR="00EE17EF">
              <w:t xml:space="preserve">          </w:t>
            </w:r>
          </w:p>
        </w:tc>
      </w:tr>
    </w:tbl>
    <w:p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:rsidTr="007310C3">
        <w:trPr>
          <w:cantSplit/>
          <w:trHeight w:val="2532"/>
        </w:trPr>
        <w:tc>
          <w:tcPr>
            <w:tcW w:w="10530" w:type="dxa"/>
          </w:tcPr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441221">
            <w:r>
              <w:t>Teorik ders ile birlikte video gösterimi yapılarak derslikte</w:t>
            </w:r>
            <w:r w:rsidR="009500D9">
              <w:t xml:space="preserve"> organize edilecektir.</w:t>
            </w:r>
          </w:p>
          <w:p w:rsidR="00273C68" w:rsidRDefault="00273C68"/>
          <w:p w:rsidR="00273C68" w:rsidRDefault="00273C68"/>
          <w:p w:rsidR="00273C68" w:rsidRDefault="00273C68"/>
          <w:p w:rsidR="005074A6" w:rsidRDefault="005074A6"/>
          <w:p w:rsidR="00273C68" w:rsidRDefault="00273C68"/>
          <w:p w:rsidR="00273C68" w:rsidRDefault="00273C68"/>
        </w:tc>
      </w:tr>
    </w:tbl>
    <w:p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:rsidTr="007310C3">
        <w:trPr>
          <w:cantSplit/>
          <w:trHeight w:val="2943"/>
        </w:trPr>
        <w:tc>
          <w:tcPr>
            <w:tcW w:w="10530" w:type="dxa"/>
          </w:tcPr>
          <w:p w:rsidR="00752B06" w:rsidRDefault="00752B06"/>
          <w:p w:rsidR="00752B06" w:rsidRDefault="00752B06"/>
          <w:p w:rsidR="005074A6" w:rsidRDefault="005074A6"/>
          <w:p w:rsidR="005074A6" w:rsidRDefault="005074A6"/>
          <w:p w:rsidR="005074A6" w:rsidRDefault="005074A6"/>
        </w:tc>
      </w:tr>
    </w:tbl>
    <w:p w:rsidR="00A212C0" w:rsidRDefault="00A212C0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p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752B06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:rsidTr="007310C3">
        <w:trPr>
          <w:cantSplit/>
          <w:trHeight w:val="1091"/>
        </w:trPr>
        <w:tc>
          <w:tcPr>
            <w:tcW w:w="10530" w:type="dxa"/>
          </w:tcPr>
          <w:p w:rsidR="00752B06" w:rsidRDefault="00752B06"/>
          <w:p w:rsidR="00752B06" w:rsidRDefault="00752B06"/>
          <w:p w:rsidR="00752B06" w:rsidRDefault="009500D9">
            <w:r>
              <w:t>Bilgisayar ve projeksiyon cihazı gereksinimi bulunmaktadır.</w:t>
            </w:r>
          </w:p>
          <w:p w:rsidR="00752B06" w:rsidRDefault="00752B06"/>
          <w:p w:rsidR="00752B06" w:rsidRDefault="00752B06"/>
          <w:p w:rsidR="00273C68" w:rsidRDefault="00273C68"/>
          <w:p w:rsidR="00273C68" w:rsidRDefault="00273C68"/>
          <w:p w:rsidR="00273C68" w:rsidRDefault="00273C68"/>
          <w:p w:rsidR="00273C68" w:rsidRDefault="00273C68"/>
          <w:p w:rsidR="005074A6" w:rsidRDefault="005074A6"/>
          <w:p w:rsidR="005074A6" w:rsidRDefault="005074A6"/>
          <w:p w:rsidR="00273C68" w:rsidRDefault="00273C68"/>
          <w:p w:rsidR="00273C68" w:rsidRDefault="00273C68"/>
          <w:p w:rsidR="00273C68" w:rsidRDefault="00273C68"/>
          <w:p w:rsidR="00273C68" w:rsidRDefault="00273C68"/>
          <w:p w:rsidR="00273C68" w:rsidRDefault="00273C68"/>
        </w:tc>
      </w:tr>
    </w:tbl>
    <w:p w:rsidR="00B772A1" w:rsidRDefault="00273C68" w:rsidP="00B772A1">
      <w:r>
        <w:t xml:space="preserve"> </w:t>
      </w:r>
    </w:p>
    <w:p w:rsidR="005074A6" w:rsidRDefault="005074A6" w:rsidP="00B772A1"/>
    <w:p w:rsidR="005074A6" w:rsidRDefault="005074A6" w:rsidP="00B772A1"/>
    <w:p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32"/>
      </w:tblGrid>
      <w:tr w:rsidR="00B772A1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:rsidTr="007310C3">
        <w:trPr>
          <w:cantSplit/>
          <w:trHeight w:val="2802"/>
        </w:trPr>
        <w:tc>
          <w:tcPr>
            <w:tcW w:w="10530" w:type="dxa"/>
          </w:tcPr>
          <w:p w:rsidR="007F58CB" w:rsidRDefault="007F58CB" w:rsidP="00275035"/>
          <w:p w:rsidR="007F58CB" w:rsidRPr="007F58CB" w:rsidRDefault="007F58CB" w:rsidP="007F58CB"/>
          <w:p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0"/>
        <w:gridCol w:w="3545"/>
        <w:gridCol w:w="1473"/>
        <w:gridCol w:w="1363"/>
        <w:gridCol w:w="1451"/>
      </w:tblGrid>
      <w:tr w:rsidR="00F877DB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16FDB" w:rsidRDefault="00E16FDB"/>
        </w:tc>
        <w:tc>
          <w:tcPr>
            <w:tcW w:w="3470" w:type="dxa"/>
            <w:shd w:val="clear" w:color="auto" w:fill="auto"/>
            <w:vAlign w:val="center"/>
          </w:tcPr>
          <w:p w:rsidR="00E16FDB" w:rsidRDefault="00E16FDB"/>
        </w:tc>
        <w:tc>
          <w:tcPr>
            <w:tcW w:w="1442" w:type="dxa"/>
            <w:shd w:val="clear" w:color="auto" w:fill="auto"/>
            <w:vAlign w:val="center"/>
          </w:tcPr>
          <w:p w:rsidR="00E16FDB" w:rsidRDefault="00E16FDB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16FDB" w:rsidRPr="000B2885" w:rsidRDefault="00E16FDB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16FDB" w:rsidRPr="000B2885" w:rsidRDefault="00E16FDB" w:rsidP="001C043F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3C72CB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0B2885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0B2885" w:rsidRDefault="00EE0036" w:rsidP="002F4588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Pr="000B2885" w:rsidRDefault="00EE0036" w:rsidP="00EE003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5774D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Pr="004D2264" w:rsidRDefault="00EE0036" w:rsidP="002F4588">
            <w:pPr>
              <w:jc w:val="center"/>
              <w:rPr>
                <w:sz w:val="20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  <w:tr w:rsidR="00EE0036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EE0036" w:rsidRDefault="00EE0036" w:rsidP="00EE0036">
            <w:pPr>
              <w:jc w:val="center"/>
            </w:pPr>
          </w:p>
        </w:tc>
      </w:tr>
    </w:tbl>
    <w:p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2"/>
        <w:gridCol w:w="3118"/>
        <w:gridCol w:w="1284"/>
        <w:gridCol w:w="2935"/>
        <w:gridCol w:w="275"/>
        <w:gridCol w:w="367"/>
        <w:gridCol w:w="508"/>
        <w:gridCol w:w="433"/>
        <w:gridCol w:w="620"/>
      </w:tblGrid>
      <w:tr w:rsidR="000854EF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0854EF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F" w:rsidRDefault="000854EF" w:rsidP="00122D38">
            <w:pPr>
              <w:jc w:val="center"/>
            </w:pPr>
          </w:p>
        </w:tc>
      </w:tr>
      <w:tr w:rsidR="00273C68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:rsidR="00273C68" w:rsidRDefault="00273C68" w:rsidP="00122D38"/>
        </w:tc>
      </w:tr>
    </w:tbl>
    <w:p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8"/>
        <w:gridCol w:w="2224"/>
      </w:tblGrid>
      <w:tr w:rsidR="002930D9" w:rsidRPr="001C043F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Pr="005D3FAC" w:rsidRDefault="000B2885" w:rsidP="00F659D1">
            <w:r>
              <w:t>Öğr.Gör.Dr.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F659D1" w:rsidRDefault="00F659D1" w:rsidP="00F659D1"/>
        </w:tc>
        <w:tc>
          <w:tcPr>
            <w:tcW w:w="2177" w:type="dxa"/>
            <w:shd w:val="clear" w:color="auto" w:fill="auto"/>
            <w:vAlign w:val="center"/>
          </w:tcPr>
          <w:p w:rsidR="00F659D1" w:rsidRPr="001C043F" w:rsidRDefault="00F659D1" w:rsidP="00F659D1">
            <w:pPr>
              <w:rPr>
                <w:sz w:val="20"/>
              </w:rPr>
            </w:pPr>
          </w:p>
        </w:tc>
      </w:tr>
      <w:tr w:rsidR="000B2885" w:rsidRPr="001C043F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0B2885" w:rsidRDefault="000B2885" w:rsidP="00F659D1"/>
        </w:tc>
        <w:tc>
          <w:tcPr>
            <w:tcW w:w="2177" w:type="dxa"/>
            <w:shd w:val="clear" w:color="auto" w:fill="auto"/>
            <w:vAlign w:val="center"/>
          </w:tcPr>
          <w:p w:rsidR="000B2885" w:rsidRPr="001C043F" w:rsidRDefault="000B2885" w:rsidP="00F659D1">
            <w:pPr>
              <w:rPr>
                <w:sz w:val="20"/>
              </w:rPr>
            </w:pPr>
          </w:p>
        </w:tc>
      </w:tr>
      <w:tr w:rsidR="002930D9" w:rsidRPr="001C043F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:rsidR="002930D9" w:rsidRPr="001C043F" w:rsidRDefault="002930D9">
            <w:pPr>
              <w:rPr>
                <w:sz w:val="20"/>
              </w:rPr>
            </w:pPr>
          </w:p>
        </w:tc>
      </w:tr>
    </w:tbl>
    <w:p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0"/>
        <w:gridCol w:w="2222"/>
      </w:tblGrid>
      <w:tr w:rsidR="002930D9" w:rsidRPr="001C043F" w:rsidTr="001C043F">
        <w:trPr>
          <w:trHeight w:val="454"/>
        </w:trPr>
        <w:tc>
          <w:tcPr>
            <w:tcW w:w="8364" w:type="dxa"/>
            <w:shd w:val="clear" w:color="auto" w:fill="E6E6E6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0B2885" w:rsidP="00E65A3B">
            <w:pPr>
              <w:rPr>
                <w:sz w:val="20"/>
              </w:rPr>
            </w:pPr>
            <w:r>
              <w:t>Öğr.Gör.Dr. Adem ASLAN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  <w:tr w:rsidR="002930D9" w:rsidRPr="001C043F" w:rsidTr="001C043F">
        <w:trPr>
          <w:trHeight w:val="397"/>
        </w:trPr>
        <w:tc>
          <w:tcPr>
            <w:tcW w:w="836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2930D9" w:rsidRPr="001C043F" w:rsidRDefault="002930D9" w:rsidP="00E65A3B">
            <w:pPr>
              <w:rPr>
                <w:sz w:val="20"/>
              </w:rPr>
            </w:pPr>
          </w:p>
        </w:tc>
      </w:tr>
    </w:tbl>
    <w:p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  <w:tr w:rsidR="00095E42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8890" t="8890" r="10160" b="1016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">
                      <v:path arrowok="t"/>
                      <v:textbox>
                        <w:txbxContent>
                          <w:p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yEC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IOKnDE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95E42" w:rsidRDefault="00095E42" w:rsidP="00053FCE"/>
        </w:tc>
      </w:tr>
    </w:tbl>
    <w:p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:rsidR="00BA7F56" w:rsidRDefault="00BA7F56" w:rsidP="00BA7F56">
      <w:pPr>
        <w:ind w:right="270"/>
        <w:jc w:val="center"/>
        <w:rPr>
          <w:b/>
        </w:rPr>
      </w:pPr>
    </w:p>
    <w:p w:rsidR="002D031F" w:rsidRDefault="002D031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91147F" w:rsidRDefault="0091147F" w:rsidP="00BA7F56">
      <w:pPr>
        <w:ind w:right="270"/>
        <w:jc w:val="center"/>
        <w:rPr>
          <w:b/>
        </w:rPr>
      </w:pPr>
    </w:p>
    <w:p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3499"/>
        <w:gridCol w:w="1013"/>
        <w:gridCol w:w="1933"/>
        <w:gridCol w:w="920"/>
        <w:gridCol w:w="1634"/>
      </w:tblGrid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  <w:tr w:rsidR="00710C65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:rsidR="00C73260" w:rsidRDefault="00091EE2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13970" t="11430" r="5080" b="762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oADg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">
                      <v:path arrowok="t"/>
                      <v:textbox>
                        <w:txbxContent>
                          <w:p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6350" t="5080" r="12700" b="1397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6350" t="5080" r="12700" b="13970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">
                      <v:path arrowok="t"/>
                      <v:textbox>
                        <w:txbxContent>
                          <w:p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710C65" w:rsidRDefault="00710C65" w:rsidP="00710C65"/>
        </w:tc>
      </w:tr>
    </w:tbl>
    <w:p w:rsidR="00BA7F56" w:rsidRDefault="00BA7F56"/>
    <w:p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:rsidR="0091147F" w:rsidRDefault="0091147F">
      <w:pPr>
        <w:rPr>
          <w:b/>
          <w:sz w:val="20"/>
        </w:rPr>
      </w:pPr>
    </w:p>
    <w:p w:rsidR="0091147F" w:rsidRDefault="0091147F"/>
    <w:p w:rsidR="00752B06" w:rsidRDefault="00752B06"/>
    <w:p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3486"/>
        <w:gridCol w:w="1009"/>
        <w:gridCol w:w="1926"/>
        <w:gridCol w:w="917"/>
        <w:gridCol w:w="1559"/>
      </w:tblGrid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  <w:tr w:rsidR="00752B06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:rsidR="00752B06" w:rsidRDefault="00752B06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Default="002D031F">
            <w:pPr>
              <w:rPr>
                <w:sz w:val="18"/>
                <w:szCs w:val="18"/>
              </w:rPr>
            </w:pPr>
          </w:p>
          <w:p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:rsidR="00752B06" w:rsidRDefault="00752B06"/>
        </w:tc>
      </w:tr>
    </w:tbl>
    <w:p w:rsidR="00710C65" w:rsidRDefault="00710C65" w:rsidP="00710C65"/>
    <w:p w:rsidR="002D031F" w:rsidRDefault="002D031F" w:rsidP="00710C65"/>
    <w:p w:rsidR="00BB7EBB" w:rsidRDefault="00BB7EBB" w:rsidP="00710C65"/>
    <w:p w:rsidR="00BB7EBB" w:rsidRDefault="00BB7EBB" w:rsidP="00710C65"/>
    <w:p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:rsidR="002D031F" w:rsidRPr="00BF17AA" w:rsidRDefault="002D031F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BB7EBB" w:rsidRPr="00BF17AA" w:rsidRDefault="00BB7EBB" w:rsidP="00710C65">
      <w:pPr>
        <w:rPr>
          <w:sz w:val="22"/>
          <w:szCs w:val="22"/>
        </w:rPr>
      </w:pPr>
    </w:p>
    <w:p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:rsidR="00044190" w:rsidRDefault="00044190" w:rsidP="00710C65">
      <w:pPr>
        <w:rPr>
          <w:b/>
          <w:sz w:val="22"/>
          <w:szCs w:val="22"/>
          <w:u w:val="single"/>
        </w:rPr>
      </w:pPr>
    </w:p>
    <w:p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A0262" w:rsidRDefault="000A0262">
      <w:r>
        <w:separator/>
      </w:r>
    </w:p>
  </w:endnote>
  <w:endnote w:type="continuationSeparator" w:id="0">
    <w:p w:rsidR="000A0262" w:rsidRDefault="000A0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A0262" w:rsidRDefault="000A0262">
      <w:r>
        <w:separator/>
      </w:r>
    </w:p>
  </w:footnote>
  <w:footnote w:type="continuationSeparator" w:id="0">
    <w:p w:rsidR="000A0262" w:rsidRDefault="000A0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50626F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50626F">
      <w:rPr>
        <w:rStyle w:val="SayfaNumaras"/>
      </w:rPr>
      <w:fldChar w:fldCharType="separate"/>
    </w:r>
    <w:r w:rsidR="0015318F">
      <w:rPr>
        <w:rStyle w:val="SayfaNumaras"/>
        <w:noProof/>
      </w:rPr>
      <w:t>- 1 -</w:t>
    </w:r>
    <w:r w:rsidR="0050626F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8pt;height:19.4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415528">
    <w:abstractNumId w:val="2"/>
  </w:num>
  <w:num w:numId="2" w16cid:durableId="1938710194">
    <w:abstractNumId w:val="1"/>
  </w:num>
  <w:num w:numId="3" w16cid:durableId="1994335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61A"/>
    <w:rsid w:val="00005B6B"/>
    <w:rsid w:val="00007D7D"/>
    <w:rsid w:val="00022E80"/>
    <w:rsid w:val="00044190"/>
    <w:rsid w:val="000536BE"/>
    <w:rsid w:val="00053FCE"/>
    <w:rsid w:val="000770A6"/>
    <w:rsid w:val="00083F5B"/>
    <w:rsid w:val="000854EF"/>
    <w:rsid w:val="00091EE2"/>
    <w:rsid w:val="00095E42"/>
    <w:rsid w:val="000A0262"/>
    <w:rsid w:val="000A2239"/>
    <w:rsid w:val="000B2813"/>
    <w:rsid w:val="000B2885"/>
    <w:rsid w:val="000B7581"/>
    <w:rsid w:val="000E3CFA"/>
    <w:rsid w:val="0010119B"/>
    <w:rsid w:val="00101CC1"/>
    <w:rsid w:val="00112FBC"/>
    <w:rsid w:val="00122D38"/>
    <w:rsid w:val="00130F7E"/>
    <w:rsid w:val="00135AA9"/>
    <w:rsid w:val="0015238B"/>
    <w:rsid w:val="0015318F"/>
    <w:rsid w:val="0016044C"/>
    <w:rsid w:val="001B4D41"/>
    <w:rsid w:val="001C043F"/>
    <w:rsid w:val="001C3C69"/>
    <w:rsid w:val="001C6B63"/>
    <w:rsid w:val="001D15A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1FD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859C7"/>
    <w:rsid w:val="00385EEB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37AB1"/>
    <w:rsid w:val="004400A0"/>
    <w:rsid w:val="00441221"/>
    <w:rsid w:val="00454651"/>
    <w:rsid w:val="00471139"/>
    <w:rsid w:val="00480F0E"/>
    <w:rsid w:val="004845EE"/>
    <w:rsid w:val="004A6695"/>
    <w:rsid w:val="004D2264"/>
    <w:rsid w:val="004F71E9"/>
    <w:rsid w:val="00500BDD"/>
    <w:rsid w:val="00504AB0"/>
    <w:rsid w:val="0050626F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4644"/>
    <w:rsid w:val="00621C57"/>
    <w:rsid w:val="0062587C"/>
    <w:rsid w:val="006259D1"/>
    <w:rsid w:val="00633246"/>
    <w:rsid w:val="0063410A"/>
    <w:rsid w:val="006406FC"/>
    <w:rsid w:val="00652723"/>
    <w:rsid w:val="0067285A"/>
    <w:rsid w:val="00686D90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F58CB"/>
    <w:rsid w:val="007F7A0F"/>
    <w:rsid w:val="00813DBB"/>
    <w:rsid w:val="00814D86"/>
    <w:rsid w:val="00821BC8"/>
    <w:rsid w:val="00872B1A"/>
    <w:rsid w:val="008E7409"/>
    <w:rsid w:val="008E772D"/>
    <w:rsid w:val="008F0219"/>
    <w:rsid w:val="0091147F"/>
    <w:rsid w:val="00914D51"/>
    <w:rsid w:val="00915185"/>
    <w:rsid w:val="00925428"/>
    <w:rsid w:val="009500CB"/>
    <w:rsid w:val="009500D9"/>
    <w:rsid w:val="00953987"/>
    <w:rsid w:val="00962923"/>
    <w:rsid w:val="00962CFB"/>
    <w:rsid w:val="009731F9"/>
    <w:rsid w:val="00973558"/>
    <w:rsid w:val="0098328E"/>
    <w:rsid w:val="00984E9A"/>
    <w:rsid w:val="00984FC9"/>
    <w:rsid w:val="009A709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7592D"/>
    <w:rsid w:val="00A80DFE"/>
    <w:rsid w:val="00AA721F"/>
    <w:rsid w:val="00AC11DA"/>
    <w:rsid w:val="00AF3952"/>
    <w:rsid w:val="00B13C14"/>
    <w:rsid w:val="00B16178"/>
    <w:rsid w:val="00B5167A"/>
    <w:rsid w:val="00B54369"/>
    <w:rsid w:val="00B75D90"/>
    <w:rsid w:val="00B772A1"/>
    <w:rsid w:val="00B92D56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E1805"/>
    <w:rsid w:val="00BF0ECF"/>
    <w:rsid w:val="00BF17AA"/>
    <w:rsid w:val="00C01457"/>
    <w:rsid w:val="00C17CEF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B2B1D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B50AC"/>
    <w:rsid w:val="00DB6FDD"/>
    <w:rsid w:val="00DC6A9F"/>
    <w:rsid w:val="00DF061B"/>
    <w:rsid w:val="00E032AF"/>
    <w:rsid w:val="00E0592F"/>
    <w:rsid w:val="00E11F2A"/>
    <w:rsid w:val="00E16FDB"/>
    <w:rsid w:val="00E204D8"/>
    <w:rsid w:val="00E37FE1"/>
    <w:rsid w:val="00E415A5"/>
    <w:rsid w:val="00E437D5"/>
    <w:rsid w:val="00E54C78"/>
    <w:rsid w:val="00E5774D"/>
    <w:rsid w:val="00E57ED2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5F51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C7172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842D3C7"/>
  <w15:docId w15:val="{DA9FE4C7-C5B7-480E-A1D3-2680BB89E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18FF-A3CF-4AAC-9395-AE9EB4CF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0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creator>TuncayEge</dc:creator>
  <cp:lastModifiedBy>Administrator</cp:lastModifiedBy>
  <cp:revision>6</cp:revision>
  <cp:lastPrinted>2005-07-08T14:54:00Z</cp:lastPrinted>
  <dcterms:created xsi:type="dcterms:W3CDTF">2024-07-23T12:34:00Z</dcterms:created>
  <dcterms:modified xsi:type="dcterms:W3CDTF">2024-07-29T18:14:00Z</dcterms:modified>
</cp:coreProperties>
</file>